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EB6815" w14:textId="77777777" w:rsidR="009B0AD4" w:rsidRDefault="009B0AD4" w:rsidP="009B0AD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WAREN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fl.1491)</w:t>
      </w:r>
    </w:p>
    <w:p w14:paraId="0D04C5AC" w14:textId="77777777" w:rsidR="009B0AD4" w:rsidRDefault="009B0AD4" w:rsidP="009B0AD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Vicar of the perpetual stall of Milverton in Astley Church, Warwickshire.</w:t>
      </w:r>
    </w:p>
    <w:p w14:paraId="0B201B5F" w14:textId="77777777" w:rsidR="009B0AD4" w:rsidRDefault="009B0AD4" w:rsidP="009B0AD4">
      <w:pPr>
        <w:pStyle w:val="NoSpacing"/>
        <w:rPr>
          <w:rFonts w:cs="Times New Roman"/>
          <w:szCs w:val="24"/>
        </w:rPr>
      </w:pPr>
    </w:p>
    <w:p w14:paraId="69C6D4B7" w14:textId="77777777" w:rsidR="009B0AD4" w:rsidRDefault="009B0AD4" w:rsidP="009B0AD4">
      <w:pPr>
        <w:pStyle w:val="NoSpacing"/>
        <w:rPr>
          <w:rFonts w:cs="Times New Roman"/>
          <w:szCs w:val="24"/>
        </w:rPr>
      </w:pPr>
    </w:p>
    <w:p w14:paraId="0BDB5C15" w14:textId="77777777" w:rsidR="009B0AD4" w:rsidRDefault="009B0AD4" w:rsidP="009B0AD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11 Apr.1491</w:t>
      </w:r>
      <w:r>
        <w:rPr>
          <w:rFonts w:cs="Times New Roman"/>
          <w:szCs w:val="24"/>
        </w:rPr>
        <w:tab/>
        <w:t>He had resigned by this date.</w:t>
      </w:r>
    </w:p>
    <w:p w14:paraId="79683ECF" w14:textId="77777777" w:rsidR="009B0AD4" w:rsidRDefault="009B0AD4" w:rsidP="009B0AD4">
      <w:pPr>
        <w:pStyle w:val="NoSpacing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 xml:space="preserve">(“The Register of John Morton, Archbishop of Canterbury 1486-1500” </w:t>
      </w:r>
      <w:proofErr w:type="spellStart"/>
      <w:proofErr w:type="gramStart"/>
      <w:r>
        <w:rPr>
          <w:rFonts w:eastAsia="Times New Roman" w:cs="Times New Roman"/>
          <w:szCs w:val="24"/>
        </w:rPr>
        <w:t>vol.II</w:t>
      </w:r>
      <w:proofErr w:type="spellEnd"/>
      <w:proofErr w:type="gramEnd"/>
    </w:p>
    <w:p w14:paraId="2F3E7958" w14:textId="77777777" w:rsidR="009B0AD4" w:rsidRDefault="009B0AD4" w:rsidP="009B0AD4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   </w:t>
      </w: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>ed. Christopher Harper-Bill, pub. Canterbury and York Society 1991 p.4)</w:t>
      </w:r>
    </w:p>
    <w:p w14:paraId="0AC1FF69" w14:textId="77777777" w:rsidR="009B0AD4" w:rsidRDefault="009B0AD4" w:rsidP="009B0AD4">
      <w:pPr>
        <w:pStyle w:val="NoSpacing"/>
        <w:rPr>
          <w:rFonts w:eastAsia="Times New Roman" w:cs="Times New Roman"/>
          <w:szCs w:val="24"/>
        </w:rPr>
      </w:pPr>
    </w:p>
    <w:p w14:paraId="4F701BD6" w14:textId="77777777" w:rsidR="009B0AD4" w:rsidRDefault="009B0AD4" w:rsidP="009B0AD4">
      <w:pPr>
        <w:pStyle w:val="NoSpacing"/>
        <w:rPr>
          <w:rFonts w:eastAsia="Times New Roman" w:cs="Times New Roman"/>
          <w:szCs w:val="24"/>
        </w:rPr>
      </w:pPr>
    </w:p>
    <w:p w14:paraId="1AE8BF87" w14:textId="77777777" w:rsidR="009B0AD4" w:rsidRDefault="009B0AD4" w:rsidP="009B0AD4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6 July 2024</w:t>
      </w:r>
    </w:p>
    <w:p w14:paraId="46AD66B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C09791" w14:textId="77777777" w:rsidR="009B0AD4" w:rsidRDefault="009B0AD4" w:rsidP="009139A6">
      <w:r>
        <w:separator/>
      </w:r>
    </w:p>
  </w:endnote>
  <w:endnote w:type="continuationSeparator" w:id="0">
    <w:p w14:paraId="23CCBBF2" w14:textId="77777777" w:rsidR="009B0AD4" w:rsidRDefault="009B0AD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0EDDB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5F93E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00F58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AF8AF1" w14:textId="77777777" w:rsidR="009B0AD4" w:rsidRDefault="009B0AD4" w:rsidP="009139A6">
      <w:r>
        <w:separator/>
      </w:r>
    </w:p>
  </w:footnote>
  <w:footnote w:type="continuationSeparator" w:id="0">
    <w:p w14:paraId="75AD37E4" w14:textId="77777777" w:rsidR="009B0AD4" w:rsidRDefault="009B0AD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1DF35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2EE78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A22E1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0AD4"/>
    <w:rsid w:val="000666E0"/>
    <w:rsid w:val="001C5947"/>
    <w:rsid w:val="002510B7"/>
    <w:rsid w:val="00270799"/>
    <w:rsid w:val="005C130B"/>
    <w:rsid w:val="00826F5C"/>
    <w:rsid w:val="009139A6"/>
    <w:rsid w:val="009411C2"/>
    <w:rsid w:val="009448BB"/>
    <w:rsid w:val="00947624"/>
    <w:rsid w:val="009B0AD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EB68CA"/>
  <w15:chartTrackingRefBased/>
  <w15:docId w15:val="{64DA703C-3124-481C-A57D-4375C544E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47</Words>
  <Characters>268</Characters>
  <Application>Microsoft Office Word</Application>
  <DocSecurity>0</DocSecurity>
  <Lines>2</Lines>
  <Paragraphs>1</Paragraphs>
  <ScaleCrop>false</ScaleCrop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2024-07-07T12:59:00Z</dcterms:created>
  <dcterms:modified xsi:type="dcterms:W3CDTF">2024-07-07T12:59:00Z</dcterms:modified>
</cp:coreProperties>
</file>